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0C62" w14:textId="77777777" w:rsidR="00D9117A" w:rsidRDefault="00D9117A" w:rsidP="00D911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BYGGE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A03BF15" w14:textId="77777777" w:rsidR="00D9117A" w:rsidRDefault="00D9117A" w:rsidP="00D911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Stapleford, Hertfordshire. Yeoman.</w:t>
      </w:r>
    </w:p>
    <w:p w14:paraId="4CC633F0" w14:textId="77777777" w:rsidR="00D9117A" w:rsidRDefault="00D9117A" w:rsidP="00D9117A">
      <w:pPr>
        <w:pStyle w:val="NoSpacing"/>
        <w:rPr>
          <w:rFonts w:cs="Times New Roman"/>
          <w:szCs w:val="24"/>
        </w:rPr>
      </w:pPr>
    </w:p>
    <w:p w14:paraId="6AC35793" w14:textId="77777777" w:rsidR="00D9117A" w:rsidRDefault="00D9117A" w:rsidP="00D9117A">
      <w:pPr>
        <w:pStyle w:val="NoSpacing"/>
        <w:rPr>
          <w:rFonts w:cs="Times New Roman"/>
          <w:szCs w:val="24"/>
        </w:rPr>
      </w:pPr>
    </w:p>
    <w:p w14:paraId="630396FD" w14:textId="77777777" w:rsidR="00D9117A" w:rsidRDefault="00D9117A" w:rsidP="00D911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Penley</w:t>
      </w:r>
      <w:proofErr w:type="spellEnd"/>
      <w:r>
        <w:rPr>
          <w:rFonts w:cs="Times New Roman"/>
          <w:szCs w:val="24"/>
        </w:rPr>
        <w:t>, esquire(q.v.), brought a plaint of debt against him and four others.</w:t>
      </w:r>
    </w:p>
    <w:p w14:paraId="1BC45A07" w14:textId="77777777" w:rsidR="00D9117A" w:rsidRDefault="00D9117A" w:rsidP="00D911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6BE8A85" w14:textId="77777777" w:rsidR="00D9117A" w:rsidRDefault="00D9117A" w:rsidP="00D9117A">
      <w:pPr>
        <w:pStyle w:val="NoSpacing"/>
        <w:rPr>
          <w:rFonts w:cs="Times New Roman"/>
          <w:szCs w:val="24"/>
        </w:rPr>
      </w:pPr>
    </w:p>
    <w:p w14:paraId="66D4F132" w14:textId="77777777" w:rsidR="00D9117A" w:rsidRDefault="00D9117A" w:rsidP="00D9117A">
      <w:pPr>
        <w:pStyle w:val="NoSpacing"/>
        <w:rPr>
          <w:rFonts w:cs="Times New Roman"/>
          <w:szCs w:val="24"/>
        </w:rPr>
      </w:pPr>
    </w:p>
    <w:p w14:paraId="1236060D" w14:textId="77777777" w:rsidR="00D9117A" w:rsidRDefault="00D9117A" w:rsidP="00D911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2022</w:t>
      </w:r>
    </w:p>
    <w:p w14:paraId="390845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906F3" w14:textId="77777777" w:rsidR="00D9117A" w:rsidRDefault="00D9117A" w:rsidP="009139A6">
      <w:r>
        <w:separator/>
      </w:r>
    </w:p>
  </w:endnote>
  <w:endnote w:type="continuationSeparator" w:id="0">
    <w:p w14:paraId="6EFAD7BA" w14:textId="77777777" w:rsidR="00D9117A" w:rsidRDefault="00D911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9ED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C6B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5B0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9F6E8" w14:textId="77777777" w:rsidR="00D9117A" w:rsidRDefault="00D9117A" w:rsidP="009139A6">
      <w:r>
        <w:separator/>
      </w:r>
    </w:p>
  </w:footnote>
  <w:footnote w:type="continuationSeparator" w:id="0">
    <w:p w14:paraId="52EB1045" w14:textId="77777777" w:rsidR="00D9117A" w:rsidRDefault="00D911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FE6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F0A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91C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17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9117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CB19F"/>
  <w15:chartTrackingRefBased/>
  <w15:docId w15:val="{D8DBFF93-B493-4538-89E9-3E84F5BA5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911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2023-01-30T12:22:00Z</dcterms:created>
  <dcterms:modified xsi:type="dcterms:W3CDTF">2023-01-30T12:22:00Z</dcterms:modified>
</cp:coreProperties>
</file>